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50.0-L-0013/26-BN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Gesonderte Beratung und Betreuung nach dem AufnG LSA außerhalb von Gemeinschaftsunterkünften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Gesonderte Beratung und Betreuung nach dem AufnG LSA außerhalb von Gemeinschaftsunterkünften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